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949"/>
        <w:gridCol w:w="5640"/>
        <w:gridCol w:w="1267"/>
        <w:gridCol w:w="3302"/>
        <w:gridCol w:w="2018"/>
      </w:tblGrid>
      <w:tr w:rsidR="00AA0737" w14:paraId="65AB269B" w14:textId="77777777" w:rsidTr="00AA0737">
        <w:trPr>
          <w:trHeight w:val="3324"/>
          <w:jc w:val="center"/>
        </w:trPr>
        <w:tc>
          <w:tcPr>
            <w:tcW w:w="12960" w:type="dxa"/>
            <w:gridSpan w:val="5"/>
            <w:vAlign w:val="bottom"/>
          </w:tcPr>
          <w:p w14:paraId="1992BE53" w14:textId="66606157" w:rsidR="00AA0737" w:rsidRPr="00EA7B96" w:rsidRDefault="005334A8" w:rsidP="00D509F7">
            <w:pPr>
              <w:pStyle w:val="Title"/>
              <w:spacing w:before="0" w:after="0"/>
              <w:rPr>
                <w:b/>
                <w:color w:val="586EA6" w:themeColor="accent5"/>
                <w:sz w:val="92"/>
                <w:szCs w:val="92"/>
              </w:rPr>
            </w:pPr>
            <w:r>
              <w:rPr>
                <w:b/>
                <w:noProof/>
                <w:color w:val="586EA6" w:themeColor="accent5"/>
                <w:sz w:val="92"/>
                <w:szCs w:val="92"/>
              </w:rPr>
              <w:drawing>
                <wp:anchor distT="0" distB="0" distL="114300" distR="114300" simplePos="0" relativeHeight="251658240" behindDoc="0" locked="0" layoutInCell="1" allowOverlap="1" wp14:anchorId="3121FBE6" wp14:editId="530FE2D1">
                  <wp:simplePos x="0" y="0"/>
                  <wp:positionH relativeFrom="column">
                    <wp:posOffset>6347460</wp:posOffset>
                  </wp:positionH>
                  <wp:positionV relativeFrom="paragraph">
                    <wp:posOffset>-1397000</wp:posOffset>
                  </wp:positionV>
                  <wp:extent cx="1799590" cy="774700"/>
                  <wp:effectExtent l="0" t="0" r="0" b="0"/>
                  <wp:wrapNone/>
                  <wp:docPr id="2052650382" name="Picture 2" descr="A colorful text on a black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650382" name="Picture 2" descr="A colorful text on a black background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77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44863" w:rsidRPr="00EA7B96">
              <w:rPr>
                <w:b/>
                <w:color w:val="586EA6" w:themeColor="accent5"/>
                <w:sz w:val="92"/>
                <w:szCs w:val="92"/>
              </w:rPr>
              <w:t>Certificate</w:t>
            </w:r>
          </w:p>
          <w:p w14:paraId="781C02FA" w14:textId="22BA767D" w:rsidR="00B67AB2" w:rsidRPr="00B67AB2" w:rsidRDefault="00B67AB2" w:rsidP="00B67AB2"/>
        </w:tc>
      </w:tr>
      <w:tr w:rsidR="00AA0737" w14:paraId="5DADF9C8" w14:textId="77777777" w:rsidTr="00AA0737">
        <w:trPr>
          <w:jc w:val="center"/>
        </w:trPr>
        <w:tc>
          <w:tcPr>
            <w:tcW w:w="12960" w:type="dxa"/>
            <w:gridSpan w:val="5"/>
          </w:tcPr>
          <w:p w14:paraId="71F4F6D3" w14:textId="5D651CE3" w:rsidR="00AA0737" w:rsidRDefault="008D0510" w:rsidP="00D509F7">
            <w:pPr>
              <w:pStyle w:val="Subtitle"/>
              <w:spacing w:after="360"/>
            </w:pPr>
            <w:r>
              <w:t>the best member of the quarter</w:t>
            </w:r>
          </w:p>
        </w:tc>
      </w:tr>
      <w:tr w:rsidR="00AA0737" w14:paraId="1C418E0D" w14:textId="77777777" w:rsidTr="00AA0737">
        <w:trPr>
          <w:jc w:val="center"/>
        </w:trPr>
        <w:sdt>
          <w:sdtPr>
            <w:id w:val="-1511144004"/>
            <w:placeholder>
              <w:docPart w:val="A7319209725B4B2681C5E60334F68B2E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765454AE" w14:textId="77777777" w:rsidR="00AA0737" w:rsidRDefault="00A410FF" w:rsidP="00AA0737">
                <w:r w:rsidRPr="00CE32D5">
                  <w:rPr>
                    <w:b/>
                    <w:bCs/>
                  </w:rPr>
                  <w:t>awarded to</w:t>
                </w:r>
              </w:p>
            </w:tc>
          </w:sdtContent>
        </w:sdt>
      </w:tr>
      <w:tr w:rsidR="00AA0737" w14:paraId="23D7BC83" w14:textId="77777777" w:rsidTr="00AA0737">
        <w:trPr>
          <w:jc w:val="center"/>
        </w:trPr>
        <w:sdt>
          <w:sdtPr>
            <w:id w:val="1455296614"/>
            <w:placeholder>
              <w:docPart w:val="4573359C25794DF9B4CDBCFE7D791858"/>
            </w:placeholder>
            <w:temporary/>
            <w:showingPlcHdr/>
            <w15:appearance w15:val="hidden"/>
          </w:sdtPr>
          <w:sdtContent>
            <w:tc>
              <w:tcPr>
                <w:tcW w:w="12960" w:type="dxa"/>
                <w:gridSpan w:val="5"/>
              </w:tcPr>
              <w:p w14:paraId="19F33F7F" w14:textId="77777777" w:rsidR="00AA0737" w:rsidRDefault="00A410FF" w:rsidP="00AA0737">
                <w:pPr>
                  <w:pStyle w:val="Name"/>
                </w:pPr>
                <w:r w:rsidRPr="00AA0737">
                  <w:t>Name of Recipient</w:t>
                </w:r>
              </w:p>
            </w:tc>
          </w:sdtContent>
        </w:sdt>
      </w:tr>
      <w:tr w:rsidR="00AA0737" w14:paraId="38A5FD92" w14:textId="77777777" w:rsidTr="00AA0737">
        <w:trPr>
          <w:trHeight w:val="1652"/>
          <w:jc w:val="center"/>
        </w:trPr>
        <w:tc>
          <w:tcPr>
            <w:tcW w:w="12960" w:type="dxa"/>
            <w:gridSpan w:val="5"/>
            <w:vAlign w:val="center"/>
          </w:tcPr>
          <w:p w14:paraId="56892E1C" w14:textId="7D268FBC" w:rsidR="004B5098" w:rsidRPr="007172DE" w:rsidRDefault="004B5098" w:rsidP="004B5098">
            <w:r w:rsidRPr="007172DE">
              <w:t>in recognition of</w:t>
            </w:r>
          </w:p>
          <w:p w14:paraId="5EBEBE56" w14:textId="0A6D95D7" w:rsidR="004B5098" w:rsidRPr="007172DE" w:rsidRDefault="004B5098" w:rsidP="004B5098">
            <w:r w:rsidRPr="007172DE">
              <w:t xml:space="preserve">your </w:t>
            </w:r>
            <w:r w:rsidR="006F5F57" w:rsidRPr="007172DE">
              <w:t>f</w:t>
            </w:r>
            <w:r w:rsidRPr="007172DE">
              <w:t>as</w:t>
            </w:r>
            <w:r w:rsidR="006F5F57" w:rsidRPr="007172DE">
              <w:t>h</w:t>
            </w:r>
            <w:r w:rsidRPr="007172DE">
              <w:t xml:space="preserve">ion, dedication, </w:t>
            </w:r>
            <w:r w:rsidR="00CE32D5" w:rsidRPr="00CE32D5">
              <w:t>community</w:t>
            </w:r>
            <w:r w:rsidRPr="007172DE">
              <w:t>, and sharing</w:t>
            </w:r>
            <w:r w:rsidR="001D47BE" w:rsidRPr="007172DE">
              <w:t>.</w:t>
            </w:r>
          </w:p>
          <w:p w14:paraId="3674C631" w14:textId="1EC43367" w:rsidR="001D47BE" w:rsidRPr="00D509F7" w:rsidRDefault="001D47BE" w:rsidP="004B5098">
            <w:pPr>
              <w:rPr>
                <w:sz w:val="32"/>
                <w:szCs w:val="32"/>
              </w:rPr>
            </w:pPr>
            <w:r w:rsidRPr="00D509F7">
              <w:rPr>
                <w:sz w:val="32"/>
                <w:szCs w:val="32"/>
              </w:rPr>
              <w:t>Now you can:</w:t>
            </w:r>
          </w:p>
          <w:p w14:paraId="349B5AAC" w14:textId="77777777" w:rsidR="001D47BE" w:rsidRDefault="001D47BE" w:rsidP="00C45562">
            <w:pPr>
              <w:pStyle w:val="ListParagraph"/>
              <w:numPr>
                <w:ilvl w:val="1"/>
                <w:numId w:val="1"/>
              </w:numPr>
              <w:jc w:val="both"/>
            </w:pPr>
            <w:r>
              <w:t>Update knowledge for free</w:t>
            </w:r>
          </w:p>
          <w:p w14:paraId="67F4C431" w14:textId="6599A5F4" w:rsidR="001D47BE" w:rsidRDefault="001D47BE" w:rsidP="00077BCA">
            <w:pPr>
              <w:pStyle w:val="ListParagraph"/>
              <w:numPr>
                <w:ilvl w:val="1"/>
                <w:numId w:val="1"/>
              </w:numPr>
              <w:ind w:right="3354"/>
              <w:jc w:val="left"/>
            </w:pPr>
            <w:r>
              <w:t>Free using Office 365 for 1 year</w:t>
            </w:r>
          </w:p>
          <w:p w14:paraId="721C0984" w14:textId="1948F5EE" w:rsidR="001D47BE" w:rsidRPr="00AA0737" w:rsidRDefault="001D47BE" w:rsidP="00C45562">
            <w:pPr>
              <w:pStyle w:val="ListParagraph"/>
              <w:numPr>
                <w:ilvl w:val="1"/>
                <w:numId w:val="1"/>
              </w:numPr>
              <w:jc w:val="both"/>
            </w:pPr>
            <w:r w:rsidRPr="001D47BE">
              <w:t xml:space="preserve">Unlimited access to </w:t>
            </w:r>
            <w:r w:rsidR="005334A8">
              <w:t>TinHocSaoViet</w:t>
            </w:r>
            <w:r w:rsidRPr="001D47BE">
              <w:t xml:space="preserve"> OneDrive resources</w:t>
            </w:r>
          </w:p>
        </w:tc>
      </w:tr>
      <w:tr w:rsidR="008A067C" w14:paraId="1C0CF3EF" w14:textId="77777777" w:rsidTr="00EE14CA">
        <w:trPr>
          <w:trHeight w:val="936"/>
          <w:jc w:val="center"/>
        </w:trPr>
        <w:tc>
          <w:tcPr>
            <w:tcW w:w="810" w:type="dxa"/>
            <w:vAlign w:val="bottom"/>
          </w:tcPr>
          <w:p w14:paraId="52FDA42D" w14:textId="77777777" w:rsidR="008A067C" w:rsidRDefault="008A067C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67903FE4" w14:textId="2B782E70" w:rsidR="008A067C" w:rsidRDefault="008A067C" w:rsidP="00AA0737">
            <w:pPr>
              <w:jc w:val="left"/>
            </w:pPr>
          </w:p>
        </w:tc>
        <w:tc>
          <w:tcPr>
            <w:tcW w:w="1260" w:type="dxa"/>
          </w:tcPr>
          <w:p w14:paraId="23EFFD19" w14:textId="77777777" w:rsidR="008A067C" w:rsidRDefault="008A067C" w:rsidP="00AA0737"/>
        </w:tc>
        <w:tc>
          <w:tcPr>
            <w:tcW w:w="3330" w:type="dxa"/>
            <w:vAlign w:val="bottom"/>
          </w:tcPr>
          <w:p w14:paraId="48CD77CE" w14:textId="77777777" w:rsidR="008A067C" w:rsidRDefault="008A067C" w:rsidP="00AA0737">
            <w:pPr>
              <w:jc w:val="left"/>
            </w:pPr>
          </w:p>
        </w:tc>
        <w:tc>
          <w:tcPr>
            <w:tcW w:w="2250" w:type="dxa"/>
            <w:vAlign w:val="bottom"/>
          </w:tcPr>
          <w:p w14:paraId="0D79FDDE" w14:textId="77777777" w:rsidR="008A067C" w:rsidRDefault="008A067C" w:rsidP="00AA0737">
            <w:pPr>
              <w:jc w:val="left"/>
            </w:pPr>
          </w:p>
        </w:tc>
      </w:tr>
      <w:tr w:rsidR="008A067C" w14:paraId="02F76B25" w14:textId="77777777" w:rsidTr="00EE14CA">
        <w:trPr>
          <w:trHeight w:val="186"/>
          <w:jc w:val="center"/>
        </w:trPr>
        <w:tc>
          <w:tcPr>
            <w:tcW w:w="810" w:type="dxa"/>
            <w:vAlign w:val="center"/>
          </w:tcPr>
          <w:p w14:paraId="37F6D9D6" w14:textId="77777777" w:rsidR="008A067C" w:rsidRDefault="008A067C" w:rsidP="008A067C"/>
        </w:tc>
        <w:sdt>
          <w:sdtPr>
            <w:id w:val="-1077583615"/>
            <w:placeholder>
              <w:docPart w:val="EBF834B9ED734E9795F93C11DF20DC14"/>
            </w:placeholder>
            <w:temporary/>
            <w:showingPlcHdr/>
            <w15:appearance w15:val="hidden"/>
          </w:sdtPr>
          <w:sdtContent>
            <w:tc>
              <w:tcPr>
                <w:tcW w:w="5310" w:type="dxa"/>
                <w:vAlign w:val="center"/>
              </w:tcPr>
              <w:p w14:paraId="140FC18F" w14:textId="77777777" w:rsidR="008A067C" w:rsidRDefault="008A067C" w:rsidP="008A067C">
                <w:r w:rsidRPr="00AA0737">
                  <w:t>Name/Title of Presenter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3B81441F" w14:textId="77777777" w:rsidR="008A067C" w:rsidRDefault="008A067C" w:rsidP="008A067C"/>
        </w:tc>
        <w:sdt>
          <w:sdtPr>
            <w:id w:val="1936019596"/>
            <w:placeholder>
              <w:docPart w:val="B56FEAA3B7D74DD0A19CA73BEF455754"/>
            </w:placeholder>
            <w:temporary/>
            <w:showingPlcHdr/>
            <w15:appearance w15:val="hidden"/>
          </w:sdtPr>
          <w:sdtContent>
            <w:tc>
              <w:tcPr>
                <w:tcW w:w="3330" w:type="dxa"/>
                <w:vAlign w:val="center"/>
              </w:tcPr>
              <w:p w14:paraId="691F2370" w14:textId="77777777" w:rsidR="008A067C" w:rsidRDefault="008A067C" w:rsidP="008A067C">
                <w:r w:rsidRPr="00AA0737">
                  <w:t>Date</w:t>
                </w:r>
              </w:p>
            </w:tc>
          </w:sdtContent>
        </w:sdt>
        <w:tc>
          <w:tcPr>
            <w:tcW w:w="2250" w:type="dxa"/>
            <w:vAlign w:val="center"/>
          </w:tcPr>
          <w:p w14:paraId="6A9F7925" w14:textId="77777777" w:rsidR="008A067C" w:rsidRDefault="008A067C" w:rsidP="008A067C"/>
        </w:tc>
      </w:tr>
    </w:tbl>
    <w:p w14:paraId="68D610BA" w14:textId="014905A8" w:rsidR="00A410FF" w:rsidRDefault="00A410FF" w:rsidP="00F7695C">
      <w:pPr>
        <w:pStyle w:val="BodyText"/>
        <w:jc w:val="both"/>
      </w:pPr>
    </w:p>
    <w:sectPr w:rsidR="00A410FF" w:rsidSect="00F7695C">
      <w:headerReference w:type="default" r:id="rId12"/>
      <w:footerReference w:type="default" r:id="rId13"/>
      <w:type w:val="continuous"/>
      <w:pgSz w:w="15840" w:h="12240" w:orient="landscape" w:code="1"/>
      <w:pgMar w:top="1138" w:right="1440" w:bottom="540" w:left="1440" w:header="720" w:footer="720" w:gutter="0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D8B8CE" w14:textId="77777777" w:rsidR="000C6132" w:rsidRDefault="000C6132" w:rsidP="003F140B">
      <w:r>
        <w:separator/>
      </w:r>
    </w:p>
  </w:endnote>
  <w:endnote w:type="continuationSeparator" w:id="0">
    <w:p w14:paraId="27423B11" w14:textId="77777777" w:rsidR="000C6132" w:rsidRDefault="000C6132" w:rsidP="003F14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FE7EA1" w14:textId="21313784" w:rsidR="002E7C46" w:rsidRDefault="00EA7B96">
    <w:pPr>
      <w:pStyle w:val="Footer"/>
    </w:pPr>
    <w:r>
      <w:rPr>
        <w:noProof/>
      </w:rPr>
      <w:pict w14:anchorId="7AE06C44">
        <v:group id="Group 48" o:spid="_x0000_s1025" style="position:absolute;left:0;text-align:left;margin-left:-38pt;margin-top:-117.15pt;width:85.3pt;height:132.4pt;z-index:251666432;mso-width-relative:margin;mso-height-relative:margin" coordorigin="-9609,11270" coordsize="13779,21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">
          <v:shape id="Shape" o:spid="_x0000_s1026" style="position:absolute;left:-8251;top:24579;width:1920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" path="m15689,l9477,,18,20460v-282,637,2683,1140,5083,704l12160,19957,21336,,15689,xe" fillcolor="#6892a0 [3209]" stroked="f" strokeweight="1pt">
            <v:stroke miterlimit="4" joinstyle="miter"/>
            <v:path arrowok="t" o:extrusionok="f" o:connecttype="custom" o:connectlocs="95970,403787;95970,403787;95970,403787;95970,403787" o:connectangles="0,90,180,270"/>
          </v:shape>
          <v:shape id="Shape" o:spid="_x0000_s1027" style="position:absolute;left:802;top:24579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" path="m5929,l,,9176,20019r7059,1211c18635,21600,21600,21163,21318,20523l11859,,5929,xe" fillcolor="#6892a0 [3209]" stroked="f" strokeweight="1pt">
            <v:stroke miterlimit="4" joinstyle="miter"/>
            <v:path arrowok="t" o:extrusionok="f" o:connecttype="custom" o:connectlocs="95970,403246;95970,403246;95970,403246;95970,403246" o:connectangles="0,90,180,270"/>
          </v:shape>
          <v:shape id="Shape" o:spid="_x0000_s1028" style="position:absolute;left:-6712;top:24851;width:7937;height:7073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" path="m18732,1125l17626,2831,15794,2172,13893,1512,12303,2831,10783,4072,9262,2831,7672,1512,5772,2172,3940,2831,2834,1125,2108,,,21600,10333,13611v277,-232,657,-232,934,l21600,21600,19492,r-760,1125xe" fillcolor="#002060" stroked="f" strokeweight="1pt">
            <v:stroke miterlimit="4" joinstyle="miter"/>
            <v:path arrowok="t" o:extrusionok="f" o:connecttype="custom" o:connectlocs="396875,353696;396875,353696;396875,353696;396875,353696" o:connectangles="0,90,180,270"/>
          </v:shape>
          <v:shape id="Shape" o:spid="_x0000_s1029" style="position:absolute;left:-9609;top:11270;width:13779;height:13805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red" stroked="f" strokeweight="1pt">
            <v:stroke miterlimit="4" joinstyle="miter"/>
            <v:path arrowok="t" o:extrusionok="f" o:connecttype="custom" o:connectlocs="688976,690246;688976,690246;688976,690246;688976,690246" o:connectangles="0,90,180,270"/>
          </v:shape>
          <v:shape id="Shape" o:spid="_x0000_s1030" style="position:absolute;left:-7527;top:13353;width:9296;height:9321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" path="m10800,21600c4839,21600,,16774,,10829,,4885,4839,,10800,v5961,,10800,4826,10800,10771c21600,16715,16761,21600,10800,21600xe" stroked="f" strokeweight="1pt">
            <v:stroke miterlimit="4" joinstyle="miter"/>
            <v:path arrowok="t" o:extrusionok="f" o:connecttype="custom" o:connectlocs="464821,466091;464821,466091;464821,466091;464821,466091" o:connectangles="0,90,180,270"/>
          </v:shape>
          <v:shape id="Shape" o:spid="_x0000_s1031" style="position:absolute;left:-5625;top:15707;width:5701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6892a0 [3209]" stroked="f" strokeweight="1pt">
            <v:stroke miterlimit="4" joinstyle="miter"/>
            <v:path arrowok="t" o:extrusionok="f" o:connecttype="custom" o:connectlocs="285116,260350;285116,260350;285116,260350;285116,260350" o:connectangles="0,90,180,270"/>
          </v:shape>
        </v:group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3E7B2F" w14:textId="77777777" w:rsidR="000C6132" w:rsidRDefault="000C6132" w:rsidP="003F140B">
      <w:r>
        <w:separator/>
      </w:r>
    </w:p>
  </w:footnote>
  <w:footnote w:type="continuationSeparator" w:id="0">
    <w:p w14:paraId="3B323848" w14:textId="77777777" w:rsidR="000C6132" w:rsidRDefault="000C6132" w:rsidP="003F14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774424" w14:textId="5EE0791D" w:rsidR="00657B53" w:rsidRDefault="00F7695C" w:rsidP="003F140B">
    <w:pPr>
      <w:pStyle w:val="Header"/>
    </w:pPr>
    <w:r>
      <w:rPr>
        <w:noProof/>
      </w:rPr>
      <w:drawing>
        <wp:anchor distT="0" distB="0" distL="114300" distR="114300" simplePos="0" relativeHeight="251669504" behindDoc="1" locked="0" layoutInCell="1" allowOverlap="1" wp14:anchorId="3BDD7849" wp14:editId="798A8F9A">
          <wp:simplePos x="0" y="0"/>
          <wp:positionH relativeFrom="margin">
            <wp:align>center</wp:align>
          </wp:positionH>
          <wp:positionV relativeFrom="margin">
            <wp:posOffset>-349885</wp:posOffset>
          </wp:positionV>
          <wp:extent cx="9290304" cy="6995351"/>
          <wp:effectExtent l="0" t="0" r="6350" b="0"/>
          <wp:wrapNone/>
          <wp:docPr id="19" name="Picture 19" descr="Background image. Lines. Opaque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A7B96">
      <w:rPr>
        <w:noProof/>
      </w:rPr>
      <w:pict w14:anchorId="309BC56A">
        <v:group id="Group 2" o:spid="_x0000_s1032" style="position:absolute;left:0;text-align:left;margin-left:-75pt;margin-top:581.4pt;width:798.5pt;height:618.05pt;z-index:251665408;mso-position-horizontal-relative:text;mso-position-vertical-relative:text;mso-width-relative:margin;mso-height-relative:margin" coordorigin="-28,-99" coordsize="15970,12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">
          <v:shape id="Freeform 7" o:spid="_x0000_s1033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" path="m11756,9026l,9026,,e" filled="f" strokecolor="#6892a0 [3209]" strokeweight="1pt">
            <v:path arrowok="t" o:connecttype="custom" o:connectlocs="11756,9026;0,9026;0,0" o:connectangles="0,0,0"/>
          </v:shape>
          <v:shape id="Freeform 4" o:spid="_x0000_s1034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" path="m,l9123,r,9360e" filled="f" strokecolor="#bc72f0 [3206]" strokeweight="2pt">
            <v:path arrowok="t" o:connecttype="custom" o:connectlocs="0,0;9123,0;9123,9360" o:connectangles="0,0,0"/>
          </v:shape>
          <v:shape id="Freeform 5" o:spid="_x0000_s1035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" path="m,l8942,r,9026e" filled="f" strokecolor="#bc72f0 [3206]" strokeweight="1pt">
            <v:path arrowok="t" o:connecttype="custom" o:connectlocs="0,0;8942,0;8942,9026" o:connectangles="0,0,0"/>
          </v:shape>
          <v:shape id="Freeform 6" o:spid="_x0000_s1036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" path="m11937,9360l,9360,,e" filled="f" strokecolor="#6892a0 [3209]" strokeweight="2pt">
            <v:path arrowok="t" o:connecttype="custom" o:connectlocs="11937,9360;0,9360;0,0" o:connectangles="0,0,0"/>
          </v:shape>
          <v:shape id="Freeform 8" o:spid="_x0000_s1037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" path="m1937,l1406,,,2428r,796l1937,xe" fillcolor="#6892a0 [3209]" stroked="f">
            <v:path arrowok="t" o:connecttype="custom" o:connectlocs="1937,0;1406,0;0,2428;0,3224;1937,0" o:connectangles="0,0,0,0,0"/>
          </v:shape>
          <v:shape id="Freeform 10" o:spid="_x0000_s1038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" path="m1569,l,,,2744,1569,xe" fillcolor="#002060" stroked="f">
            <v:path arrowok="t" o:connecttype="custom" o:connectlocs="1569,0;0,0;0,2744;1569,0" o:connectangles="0,0,0,0"/>
          </v:shape>
          <v:shape id="Freeform 11" o:spid="_x0000_s1039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" path="m835,l,1445,835,2890,1684,1488,835,xe" fillcolor="#c00000" stroked="f">
            <v:path arrowok="t" o:connecttype="custom" o:connectlocs="835,0;0,1445;835,2890;1684,1488;835,0" o:connectangles="0,0,0,0,0"/>
          </v:shape>
          <v:shape id="Freeform 12" o:spid="_x0000_s1040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" path="m3344,l1757,,,2890r1672,l3344,xe" fillcolor="red" stroked="f">
            <v:path arrowok="t" o:connecttype="custom" o:connectlocs="3344,0;1757,0;0,2890;1672,2890;3344,0" o:connectangles="0,0,0,0,0"/>
          </v:shape>
          <v:shape id="Freeform 13" o:spid="_x0000_s1041" style="position:absolute;left:14666;top:10228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" path="m1212,l,2017r332,l1212,499,1212,xe" fillcolor="#6892a0 [3209]" stroked="f">
            <v:path arrowok="t" o:connecttype="custom" o:connectlocs="1212,0;0,2017;332,2017;1212,499;1212,0" o:connectangles="0,0,0,0,0"/>
          </v:shape>
          <v:shape id="Freeform 14" o:spid="_x0000_s1042" style="position:absolute;left:13797;top:8626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" path="m2093,l,3619r1047,l2093,1811,2093,xe" fillcolor="red" stroked="f">
            <v:path arrowok="t" o:connecttype="custom" o:connectlocs="2093,0;0,3619;1047,3619;2093,1811;2093,0" o:connectangles="0,0,0,0,0"/>
          </v:shape>
          <v:shape id="Freeform 15" o:spid="_x0000_s1043" style="position:absolute;left:14960;top:10529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" path="m981,l,1716r981,l981,xe" fillcolor="#002060" stroked="f">
            <v:path arrowok="t" o:connecttype="custom" o:connectlocs="981,0;0,1716;981,1716;981,0" o:connectangles="0,0,0,0"/>
          </v:shape>
          <v:shape id="Freeform 16" o:spid="_x0000_s1044" style="position:absolute;left:13264;top:10449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" path="m532,l,878r531,933l532,1811,1056,905,532,xe" fillcolor="#c00000" stroked="f">
            <v:path arrowok="t" o:connecttype="custom" o:connectlocs="532,0;0,878;531,1811;532,1811;1056,905;532,0" o:connectangles="0,0,0,0,0,0"/>
          </v:shape>
          <v:shape id="Freeform 17" o:spid="_x0000_s1045" style="position:absolute;left:11714;top:10449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" path="m2096,l1048,,,1811r995,l2096,xe" fillcolor="red" stroked="f">
            <v:path arrowok="t" o:connecttype="custom" o:connectlocs="2096,0;1048,0;0,1811;995,1811;2096,0" o:connectangles="0,0,0,0,0"/>
          </v:shape>
          <v:shape id="Freeform 41" o:spid="_x0000_s1046" style="position:absolute;left:4194;top:7410;width:738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" path="m,l7381,e" filled="f" strokecolor="#bc72f0 [3206]" strokeweight="1pt">
            <v:path arrowok="t" o:connecttype="custom" o:connectlocs="0,0;7381,0" o:connectangles="0,0"/>
          </v:shape>
          <v:shape id="Freeform 42" o:spid="_x0000_s1047" style="position:absolute;left:2220;top:1041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" path="m,l5349,e" filled="f" strokecolor="#bc72f0 [3206]" strokeweight="1pt">
            <v:path arrowok="t" o:connecttype="custom" o:connectlocs="0,0;5349,0" o:connectangles="0,0"/>
          </v:shape>
          <v:shape id="Freeform 43" o:spid="_x0000_s1048" style="position:absolute;left:8817;top:1041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" path="m,l3289,e" filled="f" strokecolor="#bc72f0 [3206]" strokeweight="1pt">
            <v:path arrowok="t" o:connecttype="custom" o:connectlocs="0,0;3289,0" o:connectangles="0,0"/>
          </v:shape>
        </v:group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1BE11B2"/>
    <w:multiLevelType w:val="hybridMultilevel"/>
    <w:tmpl w:val="024C719E"/>
    <w:lvl w:ilvl="0" w:tplc="0409000D">
      <w:start w:val="1"/>
      <w:numFmt w:val="bullet"/>
      <w:lvlText w:val=""/>
      <w:lvlJc w:val="left"/>
      <w:pPr>
        <w:ind w:left="43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</w:abstractNum>
  <w:num w:numId="1" w16cid:durableId="20108644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F67E0"/>
    <w:rsid w:val="00014243"/>
    <w:rsid w:val="0006192F"/>
    <w:rsid w:val="00077BCA"/>
    <w:rsid w:val="0008476C"/>
    <w:rsid w:val="000C0B89"/>
    <w:rsid w:val="000C6132"/>
    <w:rsid w:val="000F7FC2"/>
    <w:rsid w:val="0017400F"/>
    <w:rsid w:val="00197E72"/>
    <w:rsid w:val="001B24AF"/>
    <w:rsid w:val="001D47BE"/>
    <w:rsid w:val="001D54EF"/>
    <w:rsid w:val="002915F0"/>
    <w:rsid w:val="002B455C"/>
    <w:rsid w:val="002E7C46"/>
    <w:rsid w:val="002F67E0"/>
    <w:rsid w:val="00311618"/>
    <w:rsid w:val="003238D2"/>
    <w:rsid w:val="0033752D"/>
    <w:rsid w:val="00380650"/>
    <w:rsid w:val="0039625A"/>
    <w:rsid w:val="00397A04"/>
    <w:rsid w:val="003E074F"/>
    <w:rsid w:val="003F1320"/>
    <w:rsid w:val="003F140B"/>
    <w:rsid w:val="004141A2"/>
    <w:rsid w:val="00415DA6"/>
    <w:rsid w:val="004B5098"/>
    <w:rsid w:val="004E338A"/>
    <w:rsid w:val="0050334E"/>
    <w:rsid w:val="00513B5F"/>
    <w:rsid w:val="005334A8"/>
    <w:rsid w:val="00657B53"/>
    <w:rsid w:val="00677267"/>
    <w:rsid w:val="0069082D"/>
    <w:rsid w:val="006F239B"/>
    <w:rsid w:val="006F5F57"/>
    <w:rsid w:val="0070676F"/>
    <w:rsid w:val="007172DE"/>
    <w:rsid w:val="00732112"/>
    <w:rsid w:val="00733A6C"/>
    <w:rsid w:val="00744863"/>
    <w:rsid w:val="00781B1E"/>
    <w:rsid w:val="00794EEA"/>
    <w:rsid w:val="007D2733"/>
    <w:rsid w:val="00890504"/>
    <w:rsid w:val="008A067C"/>
    <w:rsid w:val="008D0510"/>
    <w:rsid w:val="00925E84"/>
    <w:rsid w:val="009B0466"/>
    <w:rsid w:val="009D1F51"/>
    <w:rsid w:val="00A1495F"/>
    <w:rsid w:val="00A410FF"/>
    <w:rsid w:val="00A55EEA"/>
    <w:rsid w:val="00A83CF5"/>
    <w:rsid w:val="00AA0737"/>
    <w:rsid w:val="00AA3412"/>
    <w:rsid w:val="00AA6946"/>
    <w:rsid w:val="00AB489F"/>
    <w:rsid w:val="00AC27E8"/>
    <w:rsid w:val="00AF67C1"/>
    <w:rsid w:val="00B10E54"/>
    <w:rsid w:val="00B67AB2"/>
    <w:rsid w:val="00B827F4"/>
    <w:rsid w:val="00B96361"/>
    <w:rsid w:val="00BC2478"/>
    <w:rsid w:val="00BE65FD"/>
    <w:rsid w:val="00C27F1C"/>
    <w:rsid w:val="00C340BE"/>
    <w:rsid w:val="00C45562"/>
    <w:rsid w:val="00CE32D5"/>
    <w:rsid w:val="00CE38F3"/>
    <w:rsid w:val="00D509F7"/>
    <w:rsid w:val="00DA62A2"/>
    <w:rsid w:val="00E31E21"/>
    <w:rsid w:val="00E371E1"/>
    <w:rsid w:val="00E641B0"/>
    <w:rsid w:val="00EA67CC"/>
    <w:rsid w:val="00EA7B96"/>
    <w:rsid w:val="00ED586A"/>
    <w:rsid w:val="00EE14CA"/>
    <w:rsid w:val="00EF16E7"/>
    <w:rsid w:val="00EF7C76"/>
    <w:rsid w:val="00F448B2"/>
    <w:rsid w:val="00F7695C"/>
    <w:rsid w:val="00FA190A"/>
    <w:rsid w:val="00FB6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AC14F14"/>
  <w15:docId w15:val="{A919FF55-268A-421B-9DDD-7D258F2E62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rsid w:val="008A067C"/>
    <w:pPr>
      <w:widowControl w:val="0"/>
      <w:autoSpaceDE w:val="0"/>
      <w:autoSpaceDN w:val="0"/>
      <w:adjustRightInd w:val="0"/>
      <w:jc w:val="center"/>
    </w:pPr>
    <w:rPr>
      <w:rFonts w:asciiTheme="minorHAnsi" w:hAnsiTheme="minorHAnsi" w:cs="Georgia"/>
      <w:i/>
      <w:iCs/>
      <w:color w:val="B71E42" w:themeColor="accent1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semiHidden/>
    <w:qFormat/>
    <w:rsid w:val="0006192F"/>
    <w:rPr>
      <w:i w:val="0"/>
      <w:iCs w:val="0"/>
    </w:rPr>
  </w:style>
  <w:style w:type="character" w:customStyle="1" w:styleId="BodyTextChar">
    <w:name w:val="Body Text Char"/>
    <w:basedOn w:val="DefaultParagraphFont"/>
    <w:link w:val="BodyText"/>
    <w:uiPriority w:val="1"/>
    <w:semiHidden/>
    <w:rsid w:val="008A067C"/>
    <w:rPr>
      <w:rFonts w:asciiTheme="minorHAnsi" w:hAnsiTheme="minorHAnsi" w:cs="Georgia"/>
      <w:color w:val="B71E42" w:themeColor="accent1"/>
      <w:sz w:val="28"/>
      <w:szCs w:val="28"/>
    </w:rPr>
  </w:style>
  <w:style w:type="paragraph" w:styleId="ListParagraph">
    <w:name w:val="List Paragraph"/>
    <w:basedOn w:val="Normal"/>
    <w:uiPriority w:val="1"/>
    <w:semiHidden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semiHidden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rsid w:val="00657B5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A0737"/>
    <w:rPr>
      <w:rFonts w:asciiTheme="minorHAnsi" w:hAnsiTheme="minorHAnsi" w:cs="Georgia"/>
      <w:i/>
      <w:iCs/>
      <w:color w:val="B71E42" w:themeColor="accent1"/>
      <w:sz w:val="28"/>
      <w:szCs w:val="28"/>
    </w:rPr>
  </w:style>
  <w:style w:type="paragraph" w:styleId="Footer">
    <w:name w:val="footer"/>
    <w:basedOn w:val="Normal"/>
    <w:link w:val="FooterChar"/>
    <w:uiPriority w:val="99"/>
    <w:semiHidden/>
    <w:rsid w:val="00657B5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A0737"/>
    <w:rPr>
      <w:rFonts w:asciiTheme="minorHAnsi" w:hAnsiTheme="minorHAnsi" w:cs="Georgia"/>
      <w:i/>
      <w:iCs/>
      <w:color w:val="B71E42" w:themeColor="accent1"/>
      <w:sz w:val="28"/>
      <w:szCs w:val="28"/>
    </w:rPr>
  </w:style>
  <w:style w:type="paragraph" w:styleId="Title">
    <w:name w:val="Title"/>
    <w:basedOn w:val="BodyText"/>
    <w:next w:val="Normal"/>
    <w:link w:val="TitleChar"/>
    <w:uiPriority w:val="10"/>
    <w:qFormat/>
    <w:rsid w:val="00AA0737"/>
    <w:pPr>
      <w:kinsoku w:val="0"/>
      <w:overflowPunct w:val="0"/>
      <w:spacing w:before="120" w:after="120"/>
    </w:pPr>
    <w:rPr>
      <w:rFonts w:asciiTheme="majorHAnsi" w:hAnsiTheme="majorHAnsi"/>
      <w:i/>
      <w:sz w:val="116"/>
      <w:szCs w:val="116"/>
    </w:rPr>
  </w:style>
  <w:style w:type="character" w:customStyle="1" w:styleId="TitleChar">
    <w:name w:val="Title Char"/>
    <w:basedOn w:val="DefaultParagraphFont"/>
    <w:link w:val="Title"/>
    <w:uiPriority w:val="10"/>
    <w:rsid w:val="00AA0737"/>
    <w:rPr>
      <w:rFonts w:asciiTheme="majorHAnsi" w:hAnsiTheme="majorHAnsi" w:cs="Georgia"/>
      <w:i/>
      <w:color w:val="B71E42" w:themeColor="accent1"/>
      <w:sz w:val="116"/>
      <w:szCs w:val="116"/>
    </w:rPr>
  </w:style>
  <w:style w:type="paragraph" w:styleId="Subtitle">
    <w:name w:val="Subtitle"/>
    <w:basedOn w:val="BodyText"/>
    <w:next w:val="Normal"/>
    <w:link w:val="SubtitleChar"/>
    <w:uiPriority w:val="11"/>
    <w:qFormat/>
    <w:rsid w:val="00AA0737"/>
    <w:pPr>
      <w:kinsoku w:val="0"/>
      <w:overflowPunct w:val="0"/>
      <w:spacing w:before="120" w:after="480"/>
    </w:pPr>
    <w:rPr>
      <w:rFonts w:asciiTheme="majorHAnsi" w:hAnsiTheme="majorHAnsi"/>
      <w:i/>
      <w:caps/>
      <w:sz w:val="58"/>
      <w:szCs w:val="58"/>
    </w:rPr>
  </w:style>
  <w:style w:type="character" w:customStyle="1" w:styleId="SubtitleChar">
    <w:name w:val="Subtitle Char"/>
    <w:basedOn w:val="DefaultParagraphFont"/>
    <w:link w:val="Subtitle"/>
    <w:uiPriority w:val="11"/>
    <w:rsid w:val="00AA0737"/>
    <w:rPr>
      <w:rFonts w:asciiTheme="majorHAnsi" w:hAnsiTheme="majorHAnsi" w:cs="Georgia"/>
      <w:i/>
      <w:caps/>
      <w:color w:val="B71E42" w:themeColor="accent1"/>
      <w:sz w:val="58"/>
      <w:szCs w:val="58"/>
    </w:rPr>
  </w:style>
  <w:style w:type="paragraph" w:customStyle="1" w:styleId="Name">
    <w:name w:val="Name"/>
    <w:basedOn w:val="BodyText"/>
    <w:uiPriority w:val="1"/>
    <w:qFormat/>
    <w:rsid w:val="00AA0737"/>
    <w:pPr>
      <w:kinsoku w:val="0"/>
      <w:overflowPunct w:val="0"/>
      <w:spacing w:before="360" w:after="360"/>
    </w:pPr>
    <w:rPr>
      <w:rFonts w:asciiTheme="majorHAnsi" w:hAnsiTheme="majorHAnsi" w:cs="Georgia-BoldItalic"/>
      <w:b/>
      <w:bCs/>
      <w:i/>
      <w:color w:val="454545" w:themeColor="text2"/>
      <w:sz w:val="76"/>
      <w:szCs w:val="76"/>
    </w:rPr>
  </w:style>
  <w:style w:type="table" w:styleId="TableGrid">
    <w:name w:val="Table Grid"/>
    <w:basedOn w:val="TableNormal"/>
    <w:uiPriority w:val="39"/>
    <w:rsid w:val="00AA07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AA073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glossaryDocument" Target="glossary/document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y%20Tran%20Thai%20Hoc\AppData\Roaming\Microsoft\Templates\Employee%20of%20the%20month%20certificat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A7319209725B4B2681C5E60334F68B2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144919-4E2C-4766-8229-3E8D902E15F0}"/>
      </w:docPartPr>
      <w:docPartBody>
        <w:p w:rsidR="00256376" w:rsidRDefault="00664417">
          <w:pPr>
            <w:pStyle w:val="A7319209725B4B2681C5E60334F68B2E"/>
          </w:pPr>
          <w:r w:rsidRPr="00AA0737">
            <w:rPr>
              <w:i/>
              <w:iCs/>
            </w:rPr>
            <w:t>awarded to</w:t>
          </w:r>
        </w:p>
      </w:docPartBody>
    </w:docPart>
    <w:docPart>
      <w:docPartPr>
        <w:name w:val="4573359C25794DF9B4CDBCFE7D7918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0B41A63-5A93-4322-91ED-279C2E48845A}"/>
      </w:docPartPr>
      <w:docPartBody>
        <w:p w:rsidR="00256376" w:rsidRDefault="00664417">
          <w:pPr>
            <w:pStyle w:val="4573359C25794DF9B4CDBCFE7D791858"/>
          </w:pPr>
          <w:r w:rsidRPr="00AA0737">
            <w:rPr>
              <w:i/>
            </w:rPr>
            <w:t>Name of Recipient</w:t>
          </w:r>
        </w:p>
      </w:docPartBody>
    </w:docPart>
    <w:docPart>
      <w:docPartPr>
        <w:name w:val="EBF834B9ED734E9795F93C11DF20DC1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1EF582-A285-4D1D-AECE-16A9AA7680DE}"/>
      </w:docPartPr>
      <w:docPartBody>
        <w:p w:rsidR="00256376" w:rsidRDefault="00664417">
          <w:pPr>
            <w:pStyle w:val="EBF834B9ED734E9795F93C11DF20DC14"/>
          </w:pPr>
          <w:r w:rsidRPr="00AA0737">
            <w:rPr>
              <w:i/>
              <w:iCs/>
            </w:rPr>
            <w:t>Name/Title of Presenter</w:t>
          </w:r>
        </w:p>
      </w:docPartBody>
    </w:docPart>
    <w:docPart>
      <w:docPartPr>
        <w:name w:val="B56FEAA3B7D74DD0A19CA73BEF4557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DAF5F8D-6F38-48E5-99B3-F9F073E826B3}"/>
      </w:docPartPr>
      <w:docPartBody>
        <w:p w:rsidR="00256376" w:rsidRDefault="00664417">
          <w:pPr>
            <w:pStyle w:val="B56FEAA3B7D74DD0A19CA73BEF455754"/>
          </w:pPr>
          <w:r w:rsidRPr="00AA0737">
            <w:rPr>
              <w:i/>
              <w:iCs/>
            </w:rPr>
            <w:t>Date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4417"/>
    <w:rsid w:val="000F1D74"/>
    <w:rsid w:val="001A23E2"/>
    <w:rsid w:val="001A7430"/>
    <w:rsid w:val="00256376"/>
    <w:rsid w:val="003610BD"/>
    <w:rsid w:val="00407509"/>
    <w:rsid w:val="00664417"/>
    <w:rsid w:val="007E15E5"/>
    <w:rsid w:val="00864701"/>
    <w:rsid w:val="008B2E42"/>
    <w:rsid w:val="00A53B4B"/>
    <w:rsid w:val="00A87109"/>
    <w:rsid w:val="00A9166E"/>
    <w:rsid w:val="00B00E18"/>
    <w:rsid w:val="00CA2831"/>
    <w:rsid w:val="00F22AC3"/>
    <w:rsid w:val="00F37AAD"/>
    <w:rsid w:val="00FD7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7319209725B4B2681C5E60334F68B2E">
    <w:name w:val="A7319209725B4B2681C5E60334F68B2E"/>
  </w:style>
  <w:style w:type="paragraph" w:customStyle="1" w:styleId="4573359C25794DF9B4CDBCFE7D791858">
    <w:name w:val="4573359C25794DF9B4CDBCFE7D791858"/>
  </w:style>
  <w:style w:type="paragraph" w:customStyle="1" w:styleId="EBF834B9ED734E9795F93C11DF20DC14">
    <w:name w:val="EBF834B9ED734E9795F93C11DF20DC14"/>
  </w:style>
  <w:style w:type="paragraph" w:customStyle="1" w:styleId="B56FEAA3B7D74DD0A19CA73BEF455754">
    <w:name w:val="B56FEAA3B7D74DD0A19CA73BEF45575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Gallery">
  <a:themeElements>
    <a:clrScheme name="Gallery">
      <a:dk1>
        <a:sysClr val="windowText" lastClr="000000"/>
      </a:dk1>
      <a:lt1>
        <a:sysClr val="window" lastClr="FFFFFF"/>
      </a:lt1>
      <a:dk2>
        <a:srgbClr val="454545"/>
      </a:dk2>
      <a:lt2>
        <a:srgbClr val="DFDBD5"/>
      </a:lt2>
      <a:accent1>
        <a:srgbClr val="B71E42"/>
      </a:accent1>
      <a:accent2>
        <a:srgbClr val="DE478E"/>
      </a:accent2>
      <a:accent3>
        <a:srgbClr val="BC72F0"/>
      </a:accent3>
      <a:accent4>
        <a:srgbClr val="795FAF"/>
      </a:accent4>
      <a:accent5>
        <a:srgbClr val="586EA6"/>
      </a:accent5>
      <a:accent6>
        <a:srgbClr val="6892A0"/>
      </a:accent6>
      <a:hlink>
        <a:srgbClr val="FA2B5C"/>
      </a:hlink>
      <a:folHlink>
        <a:srgbClr val="BC658E"/>
      </a:folHlink>
    </a:clrScheme>
    <a:fontScheme name="Gallery">
      <a:majorFont>
        <a:latin typeface="Gill Sans MT" panose="020B0502020104020203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ill Sans MT" panose="020B0502020104020203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Gallery">
      <a:fillStyleLst>
        <a:solidFill>
          <a:schemeClr val="phClr"/>
        </a:solidFill>
        <a:gradFill rotWithShape="1">
          <a:gsLst>
            <a:gs pos="0">
              <a:schemeClr val="phClr">
                <a:tint val="54000"/>
                <a:alpha val="100000"/>
                <a:satMod val="105000"/>
                <a:lumMod val="110000"/>
              </a:schemeClr>
            </a:gs>
            <a:gs pos="100000">
              <a:schemeClr val="phClr">
                <a:tint val="78000"/>
                <a:alpha val="92000"/>
                <a:satMod val="109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satMod val="110000"/>
                <a:lumMod val="104000"/>
              </a:schemeClr>
            </a:gs>
            <a:gs pos="69000">
              <a:schemeClr val="phClr">
                <a:shade val="88000"/>
                <a:satMod val="130000"/>
                <a:lumMod val="92000"/>
              </a:schemeClr>
            </a:gs>
            <a:gs pos="100000">
              <a:schemeClr val="phClr">
                <a:shade val="78000"/>
                <a:satMod val="130000"/>
                <a:lumMod val="92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0800" dist="50800" dir="5400000" sx="96000" sy="96000" rotWithShape="0">
              <a:srgbClr val="000000">
                <a:alpha val="48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1080000"/>
            </a:lightRig>
          </a:scene3d>
          <a:sp3d>
            <a:bevelT w="38100" h="12700" prst="softRound"/>
          </a:sp3d>
        </a:effectStyle>
      </a:effectStyleLst>
      <a:bgFillStyleLst>
        <a:solidFill>
          <a:schemeClr val="phClr"/>
        </a:solidFill>
        <a:solidFill>
          <a:schemeClr val="phClr"/>
        </a:solidFill>
        <a:gradFill rotWithShape="1">
          <a:gsLst>
            <a:gs pos="0">
              <a:schemeClr val="phClr">
                <a:tint val="94000"/>
                <a:satMod val="80000"/>
                <a:lumMod val="106000"/>
              </a:schemeClr>
            </a:gs>
            <a:gs pos="100000">
              <a:schemeClr val="phClr">
                <a:shade val="80000"/>
              </a:schemeClr>
            </a:gs>
          </a:gsLst>
          <a:path path="circle">
            <a:fillToRect l="43000" r="43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Gallery" id="{BBFCD31E-59A1-489D-B089-A3EAD7CAE12E}" vid="{F5E91637-A7B6-4E27-B710-77DA7014EE1E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9" ma:contentTypeDescription="Create a new document." ma:contentTypeScope="" ma:versionID="76e25e1730b4532ab1d5e5b131a96a5a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d1e9281a84c4949647088091c718de3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E42A68-6BE7-4B66-99F2-5F3FFE2789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760CF898-44E0-4AAA-B0C4-EE57BE35B7F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48A4FBC-E282-45D6-A790-8BBD0B1B54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1D1B3DC-1664-4C7C-8927-15E74C6758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Employee of the month certificate.dotx</Template>
  <TotalTime>3094</TotalTime>
  <Pages>1</Pages>
  <Words>47</Words>
  <Characters>273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Certificate_Employee of the Month_AB - v1</vt:lpstr>
    </vt:vector>
  </TitlesOfParts>
  <Company/>
  <LinksUpToDate>false</LinksUpToDate>
  <CharactersWithSpaces>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Certificate_Employee of the Month_AB - v1</dc:title>
  <dc:subject/>
  <dc:creator>LY TRAN THAI HOC</dc:creator>
  <cp:keywords/>
  <dc:description/>
  <cp:lastModifiedBy>phan anh</cp:lastModifiedBy>
  <cp:revision>2</cp:revision>
  <cp:lastPrinted>2019-07-08T06:48:00Z</cp:lastPrinted>
  <dcterms:created xsi:type="dcterms:W3CDTF">2019-07-05T01:45:00Z</dcterms:created>
  <dcterms:modified xsi:type="dcterms:W3CDTF">2023-12-03T14:54:00Z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Illustrator CC 2015 (Macintosh)</vt:lpwstr>
  </property>
  <property fmtid="{D5CDD505-2E9C-101B-9397-08002B2CF9AE}" pid="3" name="ContentTypeId">
    <vt:lpwstr>0x010100DEEA25CC0A0AC24199CDC46C25B8B0BC</vt:lpwstr>
  </property>
</Properties>
</file>